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3E6447">
        <w:tc>
          <w:tcPr>
            <w:tcW w:w="9851" w:type="dxa"/>
          </w:tcPr>
          <w:p w:rsidR="003E6447" w:rsidRDefault="004E461B" w:rsidP="00592B06">
            <w:pPr>
              <w:framePr w:hSpace="141" w:wrap="auto" w:vAnchor="text" w:hAnchor="page" w:x="1560" w:y="-145"/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67690" cy="932180"/>
                  <wp:effectExtent l="0" t="0" r="381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" cy="93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447">
        <w:tc>
          <w:tcPr>
            <w:tcW w:w="9851" w:type="dxa"/>
          </w:tcPr>
          <w:p w:rsidR="003E6447" w:rsidRPr="00B75E48" w:rsidRDefault="003E6447">
            <w:pPr>
              <w:pStyle w:val="1"/>
              <w:framePr w:wrap="auto"/>
              <w:rPr>
                <w:spacing w:val="100"/>
              </w:rPr>
            </w:pPr>
            <w:r w:rsidRPr="00B75E48">
              <w:rPr>
                <w:spacing w:val="100"/>
              </w:rPr>
              <w:t>П</w:t>
            </w:r>
            <w:r>
              <w:rPr>
                <w:spacing w:val="100"/>
              </w:rPr>
              <w:t>РИКАЗ</w:t>
            </w:r>
          </w:p>
        </w:tc>
      </w:tr>
      <w:tr w:rsidR="003E6447">
        <w:tc>
          <w:tcPr>
            <w:tcW w:w="9851" w:type="dxa"/>
          </w:tcPr>
          <w:p w:rsidR="003E6447" w:rsidRPr="007D0C31" w:rsidRDefault="003E6447">
            <w:pPr>
              <w:framePr w:hSpace="141" w:wrap="auto" w:vAnchor="text" w:hAnchor="page" w:x="1560" w:y="-145"/>
              <w:ind w:left="72" w:hanging="72"/>
              <w:jc w:val="center"/>
              <w:rPr>
                <w:sz w:val="18"/>
                <w:szCs w:val="18"/>
              </w:rPr>
            </w:pPr>
          </w:p>
          <w:p w:rsidR="003E6447" w:rsidRPr="00AA0F2D" w:rsidRDefault="003E6447" w:rsidP="007D0C31">
            <w:pPr>
              <w:framePr w:hSpace="141" w:wrap="auto" w:vAnchor="text" w:hAnchor="page" w:x="1560" w:y="-145"/>
              <w:spacing w:line="240" w:lineRule="exact"/>
              <w:ind w:left="74" w:hanging="74"/>
              <w:jc w:val="center"/>
              <w:rPr>
                <w:b/>
                <w:bCs/>
                <w:sz w:val="26"/>
                <w:szCs w:val="26"/>
              </w:rPr>
            </w:pPr>
            <w:r w:rsidRPr="00AA0F2D">
              <w:rPr>
                <w:b/>
                <w:bCs/>
                <w:sz w:val="26"/>
                <w:szCs w:val="26"/>
              </w:rPr>
              <w:t>НАЧАЛЬНИКА УПРАВЛЕНИЯ ОБРАЗОВАНИЯ</w:t>
            </w:r>
          </w:p>
          <w:p w:rsidR="003E6447" w:rsidRDefault="003E6447" w:rsidP="007D0C31">
            <w:pPr>
              <w:framePr w:hSpace="141" w:wrap="auto" w:vAnchor="text" w:hAnchor="page" w:x="1560" w:y="-145"/>
              <w:spacing w:line="240" w:lineRule="exact"/>
              <w:ind w:left="74" w:hanging="74"/>
              <w:jc w:val="center"/>
              <w:rPr>
                <w:b/>
                <w:bCs/>
                <w:sz w:val="26"/>
                <w:szCs w:val="26"/>
              </w:rPr>
            </w:pPr>
            <w:r w:rsidRPr="00AA0F2D">
              <w:rPr>
                <w:b/>
                <w:bCs/>
                <w:sz w:val="26"/>
                <w:szCs w:val="26"/>
              </w:rPr>
              <w:t>АДМИНИСТРАЦИИ ГОРОДА ЛЫСЬВЫ</w:t>
            </w:r>
          </w:p>
        </w:tc>
      </w:tr>
      <w:tr w:rsidR="003E6447">
        <w:tc>
          <w:tcPr>
            <w:tcW w:w="9851" w:type="dxa"/>
          </w:tcPr>
          <w:p w:rsidR="003E6447" w:rsidRDefault="003E6447">
            <w:pPr>
              <w:framePr w:hSpace="141" w:wrap="auto" w:vAnchor="text" w:hAnchor="page" w:x="1560" w:y="-145"/>
              <w:ind w:left="72" w:hanging="72"/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3E6447" w:rsidRDefault="003E6447"/>
    <w:p w:rsidR="003E6447" w:rsidRDefault="003E6447"/>
    <w:tbl>
      <w:tblPr>
        <w:tblW w:w="0" w:type="auto"/>
        <w:tblInd w:w="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1"/>
        <w:gridCol w:w="4253"/>
        <w:gridCol w:w="345"/>
        <w:gridCol w:w="1696"/>
      </w:tblGrid>
      <w:tr w:rsidR="003E6447">
        <w:tc>
          <w:tcPr>
            <w:tcW w:w="2041" w:type="dxa"/>
            <w:tcBorders>
              <w:bottom w:val="single" w:sz="4" w:space="0" w:color="auto"/>
            </w:tcBorders>
          </w:tcPr>
          <w:p w:rsidR="00E81D2C" w:rsidRPr="00592B06" w:rsidRDefault="00E81D2C" w:rsidP="00E81D2C">
            <w:pPr>
              <w:spacing w:before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15.09.2014</w:t>
            </w:r>
          </w:p>
        </w:tc>
        <w:tc>
          <w:tcPr>
            <w:tcW w:w="4253" w:type="dxa"/>
            <w:tcBorders>
              <w:left w:val="nil"/>
            </w:tcBorders>
          </w:tcPr>
          <w:p w:rsidR="003E6447" w:rsidRDefault="003E6447" w:rsidP="00AA5308">
            <w:pPr>
              <w:rPr>
                <w:sz w:val="28"/>
                <w:szCs w:val="28"/>
              </w:rPr>
            </w:pPr>
          </w:p>
        </w:tc>
        <w:tc>
          <w:tcPr>
            <w:tcW w:w="345" w:type="dxa"/>
            <w:tcMar>
              <w:left w:w="0" w:type="dxa"/>
              <w:right w:w="0" w:type="dxa"/>
            </w:tcMar>
          </w:tcPr>
          <w:p w:rsidR="003E6447" w:rsidRDefault="003E6447" w:rsidP="00EF6623">
            <w:pPr>
              <w:spacing w:before="100"/>
              <w:rPr>
                <w:sz w:val="28"/>
                <w:szCs w:val="28"/>
              </w:rPr>
            </w:pPr>
            <w:r w:rsidRPr="00521070">
              <w:rPr>
                <w:sz w:val="24"/>
                <w:szCs w:val="24"/>
              </w:rPr>
              <w:t>№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tcMar>
              <w:left w:w="170" w:type="dxa"/>
            </w:tcMar>
          </w:tcPr>
          <w:p w:rsidR="003E6447" w:rsidRPr="00994937" w:rsidRDefault="00E81D2C" w:rsidP="00ED3513">
            <w:pPr>
              <w:spacing w:before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429/01-08</w:t>
            </w:r>
          </w:p>
        </w:tc>
      </w:tr>
    </w:tbl>
    <w:p w:rsidR="003E6447" w:rsidRDefault="003E6447">
      <w:pPr>
        <w:rPr>
          <w:sz w:val="28"/>
          <w:szCs w:val="28"/>
        </w:rPr>
      </w:pPr>
    </w:p>
    <w:p w:rsidR="003E6447" w:rsidRDefault="003E6447">
      <w:pPr>
        <w:rPr>
          <w:sz w:val="28"/>
          <w:szCs w:val="28"/>
        </w:rPr>
      </w:pPr>
    </w:p>
    <w:p w:rsidR="003E6447" w:rsidRDefault="004E461B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133350</wp:posOffset>
                </wp:positionV>
                <wp:extent cx="90170" cy="90170"/>
                <wp:effectExtent l="0" t="0" r="0" b="0"/>
                <wp:wrapNone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170" cy="90170"/>
                          <a:chOff x="1296" y="4032"/>
                          <a:chExt cx="288" cy="288"/>
                        </a:xfrm>
                      </wpg:grpSpPr>
                      <wps:wsp>
                        <wps:cNvPr id="6" name="Line 3"/>
                        <wps:cNvCnPr/>
                        <wps:spPr bwMode="auto">
                          <a:xfrm flipV="1">
                            <a:off x="1296" y="4032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"/>
                        <wps:cNvCnPr/>
                        <wps:spPr bwMode="auto">
                          <a:xfrm>
                            <a:off x="1296" y="4032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.7pt;margin-top:10.5pt;width:7.1pt;height:7.1pt;z-index:251657216" coordorigin="1296,4032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">
                <v:line id="Line 3" o:spid="_x0000_s1027" style="position:absolute;flip:y;visibility:visible;mso-wrap-style:square" from="1296,4032" to="1296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<v:line id="Line 4" o:spid="_x0000_s1028" style="position:absolute;visibility:visible;mso-wrap-style:square" from="1296,4032" to="1584,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2592070</wp:posOffset>
                </wp:positionH>
                <wp:positionV relativeFrom="paragraph">
                  <wp:posOffset>133350</wp:posOffset>
                </wp:positionV>
                <wp:extent cx="90170" cy="90170"/>
                <wp:effectExtent l="0" t="0" r="0" b="0"/>
                <wp:wrapNone/>
                <wp:docPr id="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90170" cy="90170"/>
                          <a:chOff x="1296" y="4032"/>
                          <a:chExt cx="288" cy="288"/>
                        </a:xfrm>
                      </wpg:grpSpPr>
                      <wps:wsp>
                        <wps:cNvPr id="3" name="Line 6"/>
                        <wps:cNvCnPr/>
                        <wps:spPr bwMode="auto">
                          <a:xfrm flipV="1">
                            <a:off x="1296" y="4032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1296" y="4032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204.1pt;margin-top:10.5pt;width:7.1pt;height:7.1pt;rotation:90;z-index:251658240" coordorigin="1296,4032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" o:allowincell="f">
                <v:line id="Line 6" o:spid="_x0000_s1027" style="position:absolute;flip:y;visibility:visible;mso-wrap-style:square" from="1296,4032" to="1296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7" o:spid="_x0000_s1028" style="position:absolute;visibility:visible;mso-wrap-style:square" from="1296,4032" to="1584,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tbl>
      <w:tblPr>
        <w:tblW w:w="0" w:type="auto"/>
        <w:tblInd w:w="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9"/>
      </w:tblGrid>
      <w:tr w:rsidR="003E6447">
        <w:tc>
          <w:tcPr>
            <w:tcW w:w="4919" w:type="dxa"/>
          </w:tcPr>
          <w:p w:rsidR="003E6447" w:rsidRDefault="004E461B" w:rsidP="00E81D2C">
            <w:pPr>
              <w:spacing w:after="480" w:line="240" w:lineRule="exac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Об участии в Открытом всероссийском дне бега «Кросс Наций-201</w:t>
            </w:r>
            <w:r w:rsidR="00E81D2C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»</w:t>
            </w:r>
          </w:p>
        </w:tc>
        <w:bookmarkStart w:id="0" w:name="_GoBack"/>
        <w:bookmarkEnd w:id="0"/>
      </w:tr>
    </w:tbl>
    <w:p w:rsidR="004E461B" w:rsidRDefault="004E461B" w:rsidP="004E461B">
      <w:pPr>
        <w:pStyle w:val="a5"/>
        <w:spacing w:line="240" w:lineRule="auto"/>
        <w:ind w:firstLine="0"/>
        <w:jc w:val="both"/>
      </w:pPr>
      <w:r w:rsidRPr="00155656">
        <w:t xml:space="preserve">В соответствии с </w:t>
      </w:r>
      <w:r w:rsidR="00E81D2C">
        <w:t>П</w:t>
      </w:r>
      <w:r w:rsidRPr="00155656">
        <w:t xml:space="preserve">оложением о проведении </w:t>
      </w:r>
      <w:r>
        <w:t>Открытого всероссийского дня бега</w:t>
      </w:r>
      <w:r w:rsidRPr="00155656">
        <w:t xml:space="preserve"> «Кросс наци</w:t>
      </w:r>
      <w:r>
        <w:t>й-2013»</w:t>
      </w:r>
      <w:r w:rsidRPr="00155656">
        <w:t xml:space="preserve"> и </w:t>
      </w:r>
      <w:r w:rsidR="00E81D2C">
        <w:t>П</w:t>
      </w:r>
      <w:r w:rsidRPr="00155656">
        <w:t>ланом рабо</w:t>
      </w:r>
      <w:r>
        <w:t xml:space="preserve">ты </w:t>
      </w:r>
      <w:r w:rsidR="00E81D2C">
        <w:t>У</w:t>
      </w:r>
      <w:r>
        <w:t>правления образования на 201</w:t>
      </w:r>
      <w:r w:rsidR="00E81D2C">
        <w:t>4</w:t>
      </w:r>
      <w:r w:rsidRPr="00155656">
        <w:t>-20</w:t>
      </w:r>
      <w:r>
        <w:t>1</w:t>
      </w:r>
      <w:r w:rsidR="00E81D2C">
        <w:t>5</w:t>
      </w:r>
      <w:r w:rsidRPr="00155656">
        <w:t xml:space="preserve"> учебный год </w:t>
      </w:r>
      <w:r w:rsidR="00E81D2C">
        <w:t>21</w:t>
      </w:r>
      <w:r>
        <w:t xml:space="preserve"> сентября 201</w:t>
      </w:r>
      <w:r w:rsidR="00E81D2C">
        <w:t>4</w:t>
      </w:r>
      <w:r>
        <w:t xml:space="preserve"> года на городском стадионе проводится Всероссийский день бега. В целях организованного участия школьников в данном мероприятии,</w:t>
      </w:r>
    </w:p>
    <w:p w:rsidR="004E461B" w:rsidRDefault="004E461B" w:rsidP="004E461B">
      <w:pPr>
        <w:pStyle w:val="a5"/>
        <w:spacing w:line="240" w:lineRule="auto"/>
        <w:ind w:firstLine="0"/>
        <w:jc w:val="both"/>
        <w:rPr>
          <w:b/>
        </w:rPr>
      </w:pPr>
      <w:r>
        <w:rPr>
          <w:b/>
        </w:rPr>
        <w:t>ПРИКАЗЫВАЮ:</w:t>
      </w:r>
    </w:p>
    <w:p w:rsidR="004E461B" w:rsidRDefault="004E461B" w:rsidP="004E461B">
      <w:pPr>
        <w:pStyle w:val="21"/>
        <w:ind w:firstLine="720"/>
        <w:jc w:val="left"/>
      </w:pPr>
      <w:r>
        <w:t xml:space="preserve">1. Руководителям общеобразовательных </w:t>
      </w:r>
      <w:r w:rsidR="00E81D2C">
        <w:t>организаций</w:t>
      </w:r>
      <w:r>
        <w:t>:</w:t>
      </w:r>
    </w:p>
    <w:p w:rsidR="004E461B" w:rsidRDefault="004E461B" w:rsidP="004E461B">
      <w:pPr>
        <w:pStyle w:val="a5"/>
        <w:spacing w:line="240" w:lineRule="auto"/>
        <w:jc w:val="both"/>
      </w:pPr>
      <w:r>
        <w:t>1.1.организовать участие школьных команд в Открытом всероссийском дне бега «Кросс Наций-201</w:t>
      </w:r>
      <w:r w:rsidR="00E81D2C">
        <w:t>4</w:t>
      </w:r>
      <w:r>
        <w:t>» 2</w:t>
      </w:r>
      <w:r w:rsidR="00E81D2C">
        <w:t>1</w:t>
      </w:r>
      <w:r>
        <w:t xml:space="preserve"> сентября 201</w:t>
      </w:r>
      <w:r w:rsidR="00E81D2C">
        <w:t>4</w:t>
      </w:r>
      <w:r>
        <w:t xml:space="preserve"> года, </w:t>
      </w:r>
      <w:proofErr w:type="gramStart"/>
      <w:r>
        <w:t>согласно положения</w:t>
      </w:r>
      <w:proofErr w:type="gramEnd"/>
      <w:r>
        <w:t xml:space="preserve"> </w:t>
      </w:r>
      <w:r w:rsidRPr="00155656">
        <w:t xml:space="preserve">о проведении </w:t>
      </w:r>
      <w:r>
        <w:t>Открытого всероссийского дня бега</w:t>
      </w:r>
      <w:r w:rsidRPr="00155656">
        <w:t xml:space="preserve"> «Кросс наци</w:t>
      </w:r>
      <w:r>
        <w:t>й-201</w:t>
      </w:r>
      <w:r w:rsidR="00E81D2C">
        <w:t>4</w:t>
      </w:r>
      <w:r>
        <w:t>»;</w:t>
      </w:r>
    </w:p>
    <w:p w:rsidR="004E461B" w:rsidRDefault="004E461B" w:rsidP="004E461B">
      <w:pPr>
        <w:pStyle w:val="a5"/>
        <w:jc w:val="both"/>
      </w:pPr>
      <w:r>
        <w:t>1.2.назначить руководителей школьных команд из числа преподавателей физической культуры или лиц, их замещающих;</w:t>
      </w:r>
    </w:p>
    <w:p w:rsidR="004E461B" w:rsidRDefault="004E461B" w:rsidP="004E461B">
      <w:pPr>
        <w:pStyle w:val="a5"/>
        <w:jc w:val="both"/>
      </w:pPr>
      <w:r>
        <w:t>1.3.возложить ответственность за сопровождение участников к месту проведения мероприятия и обратно, за жизнь и здоровье учащихся во время забегов на руководителей школьных команд;</w:t>
      </w:r>
    </w:p>
    <w:p w:rsidR="004E461B" w:rsidRDefault="004E461B" w:rsidP="004E461B">
      <w:pPr>
        <w:pStyle w:val="a5"/>
        <w:jc w:val="both"/>
      </w:pPr>
      <w:r>
        <w:t>1.4.провести и зарегистрировать с руководителями и участниками всероссийского дня бега целевой инструктаж по охране труда и технике безопасности, а также по правилам дорожной безопасности при передвижении к месту проведения мероприятия и обратно;</w:t>
      </w:r>
    </w:p>
    <w:p w:rsidR="004E461B" w:rsidRDefault="004E461B" w:rsidP="004E461B">
      <w:pPr>
        <w:pStyle w:val="a5"/>
        <w:jc w:val="both"/>
      </w:pPr>
      <w:r>
        <w:t xml:space="preserve">1.5.во время легкоатлетических забегов осуществлять </w:t>
      </w:r>
      <w:proofErr w:type="gramStart"/>
      <w:r>
        <w:t>контроль за</w:t>
      </w:r>
      <w:proofErr w:type="gramEnd"/>
      <w:r>
        <w:t xml:space="preserve"> физическим состоянием детей;</w:t>
      </w:r>
    </w:p>
    <w:p w:rsidR="004E461B" w:rsidRPr="001D7C1E" w:rsidRDefault="004E461B" w:rsidP="004E461B">
      <w:pPr>
        <w:pStyle w:val="a5"/>
        <w:jc w:val="both"/>
      </w:pPr>
      <w:r>
        <w:t>1.6.с</w:t>
      </w:r>
      <w:r w:rsidRPr="001D7C1E">
        <w:t xml:space="preserve">дать заявку на участие </w:t>
      </w:r>
      <w:r>
        <w:t>в соревнованиях</w:t>
      </w:r>
      <w:r w:rsidRPr="001D7C1E">
        <w:t xml:space="preserve"> с </w:t>
      </w:r>
      <w:r>
        <w:t>допуском медицинского работника до 18 сентября 201</w:t>
      </w:r>
      <w:r w:rsidR="00E81D2C">
        <w:t>4</w:t>
      </w:r>
      <w:r w:rsidRPr="001D7C1E">
        <w:t xml:space="preserve"> года </w:t>
      </w:r>
      <w:r>
        <w:t>главному секретарю соревнований</w:t>
      </w:r>
      <w:r w:rsidR="00E81D2C">
        <w:t xml:space="preserve">             С.В. </w:t>
      </w:r>
      <w:proofErr w:type="spellStart"/>
      <w:r w:rsidR="00E81D2C">
        <w:t>Трондиной</w:t>
      </w:r>
      <w:proofErr w:type="spellEnd"/>
      <w:r>
        <w:t>.</w:t>
      </w:r>
      <w:r w:rsidR="00E81D2C">
        <w:t xml:space="preserve"> </w:t>
      </w:r>
    </w:p>
    <w:p w:rsidR="003E6447" w:rsidRDefault="004E461B" w:rsidP="004E461B">
      <w:pPr>
        <w:tabs>
          <w:tab w:val="left" w:pos="1276"/>
        </w:tabs>
        <w:jc w:val="both"/>
        <w:rPr>
          <w:sz w:val="28"/>
        </w:rPr>
      </w:pPr>
      <w:r>
        <w:rPr>
          <w:sz w:val="28"/>
        </w:rPr>
        <w:t xml:space="preserve">           2. </w:t>
      </w:r>
      <w:proofErr w:type="gramStart"/>
      <w:r w:rsidR="00E81D2C" w:rsidRPr="00F24F91">
        <w:rPr>
          <w:sz w:val="28"/>
          <w:szCs w:val="28"/>
        </w:rPr>
        <w:t>Контроль за</w:t>
      </w:r>
      <w:proofErr w:type="gramEnd"/>
      <w:r w:rsidR="00E81D2C" w:rsidRPr="00F24F91">
        <w:rPr>
          <w:sz w:val="28"/>
          <w:szCs w:val="28"/>
        </w:rPr>
        <w:t xml:space="preserve"> исполнением приказа возложить на </w:t>
      </w:r>
      <w:r w:rsidR="00E81D2C">
        <w:rPr>
          <w:sz w:val="28"/>
          <w:szCs w:val="28"/>
        </w:rPr>
        <w:t>начальника отдела по воспитательной работе и дополнительному образованию детей М.М. Глазырину.</w:t>
      </w:r>
    </w:p>
    <w:p w:rsidR="004E461B" w:rsidRPr="004E461B" w:rsidRDefault="004E461B" w:rsidP="004E461B">
      <w:pPr>
        <w:tabs>
          <w:tab w:val="left" w:pos="1276"/>
        </w:tabs>
        <w:jc w:val="both"/>
        <w:rPr>
          <w:sz w:val="28"/>
        </w:rPr>
      </w:pPr>
    </w:p>
    <w:p w:rsidR="003E6447" w:rsidRPr="0088255B" w:rsidRDefault="00E81D2C" w:rsidP="0088255B">
      <w:pPr>
        <w:ind w:left="7088" w:hanging="7088"/>
        <w:rPr>
          <w:sz w:val="28"/>
          <w:szCs w:val="28"/>
        </w:rPr>
      </w:pPr>
      <w:r>
        <w:rPr>
          <w:sz w:val="28"/>
          <w:szCs w:val="28"/>
        </w:rPr>
        <w:t>Н</w:t>
      </w:r>
      <w:r w:rsidR="004E461B" w:rsidRPr="004E461B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У</w:t>
      </w:r>
      <w:r w:rsidR="004E461B" w:rsidRPr="004E461B">
        <w:rPr>
          <w:sz w:val="28"/>
          <w:szCs w:val="28"/>
        </w:rPr>
        <w:t>правления</w:t>
      </w:r>
      <w:r w:rsidR="003E6447" w:rsidRPr="004E461B">
        <w:rPr>
          <w:sz w:val="28"/>
          <w:szCs w:val="28"/>
        </w:rPr>
        <w:tab/>
      </w:r>
      <w:r w:rsidR="004E46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="004E461B">
        <w:rPr>
          <w:sz w:val="28"/>
          <w:szCs w:val="28"/>
        </w:rPr>
        <w:t xml:space="preserve"> </w:t>
      </w:r>
      <w:r>
        <w:rPr>
          <w:sz w:val="28"/>
          <w:szCs w:val="28"/>
        </w:rPr>
        <w:t>Л.В. Гуляева</w:t>
      </w:r>
    </w:p>
    <w:sectPr w:rsidR="003E6447" w:rsidRPr="0088255B" w:rsidSect="003E6447">
      <w:pgSz w:w="11907" w:h="16840"/>
      <w:pgMar w:top="363" w:right="567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61B"/>
    <w:rsid w:val="0010261C"/>
    <w:rsid w:val="00127D28"/>
    <w:rsid w:val="002358FB"/>
    <w:rsid w:val="00265338"/>
    <w:rsid w:val="00273FC8"/>
    <w:rsid w:val="002835C3"/>
    <w:rsid w:val="003E6447"/>
    <w:rsid w:val="004D6DB7"/>
    <w:rsid w:val="004E09E9"/>
    <w:rsid w:val="004E461B"/>
    <w:rsid w:val="00521070"/>
    <w:rsid w:val="00554C2D"/>
    <w:rsid w:val="00592B06"/>
    <w:rsid w:val="007D0C31"/>
    <w:rsid w:val="00813602"/>
    <w:rsid w:val="00845C16"/>
    <w:rsid w:val="0088249E"/>
    <w:rsid w:val="0088255B"/>
    <w:rsid w:val="008F76BC"/>
    <w:rsid w:val="00994937"/>
    <w:rsid w:val="009C21EB"/>
    <w:rsid w:val="00AA0F2D"/>
    <w:rsid w:val="00AA5308"/>
    <w:rsid w:val="00B73A95"/>
    <w:rsid w:val="00B75E48"/>
    <w:rsid w:val="00C54172"/>
    <w:rsid w:val="00CB167D"/>
    <w:rsid w:val="00E81D2C"/>
    <w:rsid w:val="00ED3513"/>
    <w:rsid w:val="00EF6623"/>
    <w:rsid w:val="00F727A7"/>
    <w:rsid w:val="00F95588"/>
    <w:rsid w:val="00FD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framePr w:hSpace="141" w:wrap="auto" w:vAnchor="text" w:hAnchor="page" w:x="1560" w:y="-145"/>
      <w:ind w:left="72" w:hanging="7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C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0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554C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CE2"/>
    <w:rPr>
      <w:sz w:val="0"/>
      <w:szCs w:val="0"/>
    </w:rPr>
  </w:style>
  <w:style w:type="paragraph" w:styleId="a5">
    <w:name w:val="Body Text Indent"/>
    <w:basedOn w:val="a"/>
    <w:link w:val="a6"/>
    <w:rsid w:val="004E461B"/>
    <w:pPr>
      <w:spacing w:line="360" w:lineRule="exact"/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461B"/>
    <w:rPr>
      <w:sz w:val="28"/>
    </w:rPr>
  </w:style>
  <w:style w:type="paragraph" w:styleId="21">
    <w:name w:val="Body Text 2"/>
    <w:basedOn w:val="a"/>
    <w:link w:val="22"/>
    <w:rsid w:val="004E461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4E461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framePr w:hSpace="141" w:wrap="auto" w:vAnchor="text" w:hAnchor="page" w:x="1560" w:y="-145"/>
      <w:ind w:left="72" w:hanging="7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C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0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554C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CE2"/>
    <w:rPr>
      <w:sz w:val="0"/>
      <w:szCs w:val="0"/>
    </w:rPr>
  </w:style>
  <w:style w:type="paragraph" w:styleId="a5">
    <w:name w:val="Body Text Indent"/>
    <w:basedOn w:val="a"/>
    <w:link w:val="a6"/>
    <w:rsid w:val="004E461B"/>
    <w:pPr>
      <w:spacing w:line="360" w:lineRule="exact"/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461B"/>
    <w:rPr>
      <w:sz w:val="28"/>
    </w:rPr>
  </w:style>
  <w:style w:type="paragraph" w:styleId="21">
    <w:name w:val="Body Text 2"/>
    <w:basedOn w:val="a"/>
    <w:link w:val="22"/>
    <w:rsid w:val="004E461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4E461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opotd%203\&#1056;&#1072;&#1073;&#1086;&#1095;&#1080;&#1081;%20&#1089;&#1090;&#1086;&#1083;\&#1103;&#1088;&#1083;&#1099;&#1082;&#1080;\&#1087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13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Hell Hole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dopotd_3</dc:creator>
  <cp:keywords/>
  <dc:description/>
  <cp:lastModifiedBy>dopotd_3</cp:lastModifiedBy>
  <cp:revision>3</cp:revision>
  <cp:lastPrinted>2014-09-15T04:23:00Z</cp:lastPrinted>
  <dcterms:created xsi:type="dcterms:W3CDTF">2013-09-16T05:04:00Z</dcterms:created>
  <dcterms:modified xsi:type="dcterms:W3CDTF">2014-09-15T04:26:00Z</dcterms:modified>
</cp:coreProperties>
</file>